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2FC8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E10852">
      <w:pPr>
        <w:widowControl w:val="0"/>
        <w:adjustRightInd w:val="0"/>
        <w:spacing w:before="240" w:after="160" w:line="259" w:lineRule="auto"/>
        <w:ind w:left="2124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691A476E" w:rsidR="00130380" w:rsidRDefault="00BE0A23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Stanowiąca załącznik nr </w:t>
      </w:r>
      <w:r w:rsidR="002E0914">
        <w:rPr>
          <w:rFonts w:eastAsiaTheme="minorHAnsi" w:cs="Arial"/>
          <w:szCs w:val="18"/>
          <w:lang w:eastAsia="en-US"/>
        </w:rPr>
        <w:t>5</w:t>
      </w:r>
      <w:r>
        <w:rPr>
          <w:rFonts w:eastAsiaTheme="minorHAnsi" w:cs="Arial"/>
          <w:szCs w:val="18"/>
          <w:lang w:eastAsia="en-US"/>
        </w:rPr>
        <w:t xml:space="preserve"> do umowy nr ………………………………………</w:t>
      </w:r>
    </w:p>
    <w:p w14:paraId="27765FC7" w14:textId="0503E2B3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 xml:space="preserve">zawarta w </w:t>
      </w:r>
      <w:r w:rsidR="00BE0A23">
        <w:rPr>
          <w:rFonts w:eastAsiaTheme="minorHAnsi" w:cs="Arial"/>
          <w:szCs w:val="18"/>
          <w:lang w:eastAsia="en-US"/>
        </w:rPr>
        <w:t>Rzeszowie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41A26DE8" w14:textId="77777777" w:rsidR="00BE0A23" w:rsidRPr="00130380" w:rsidRDefault="00BE0A23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46917E52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t>charakter przetwarzania określony jest następującą rolą Przetwarzającego</w:t>
      </w:r>
      <w:r w:rsidR="00BE0A23">
        <w:rPr>
          <w:rFonts w:cs="Arial"/>
          <w:szCs w:val="18"/>
        </w:rPr>
        <w:t>:</w:t>
      </w:r>
      <w:r w:rsidRPr="005E1B98">
        <w:rPr>
          <w:rFonts w:cs="Arial"/>
          <w:szCs w:val="18"/>
        </w:rPr>
        <w:t xml:space="preserve"> </w:t>
      </w:r>
      <w:r w:rsidR="004A59AC" w:rsidRPr="004A59AC">
        <w:rPr>
          <w:rFonts w:cs="Arial"/>
          <w:szCs w:val="18"/>
        </w:rPr>
        <w:t>wykonanie robót budowlanych na terenie działek gruntowych i budynków, posadowienia urządzeń elektroenergetycznych zgodnie z</w:t>
      </w:r>
      <w:r w:rsidR="004A59AC">
        <w:rPr>
          <w:rFonts w:cs="Arial"/>
          <w:szCs w:val="18"/>
        </w:rPr>
        <w:t> </w:t>
      </w:r>
      <w:r w:rsidR="004A59AC" w:rsidRPr="004A59AC">
        <w:rPr>
          <w:rFonts w:cs="Arial"/>
          <w:szCs w:val="18"/>
        </w:rPr>
        <w:t>dokumentacją określoną w Umowie Podstawowej</w:t>
      </w:r>
      <w:r w:rsidR="00BE0A23">
        <w:rPr>
          <w:rFonts w:cs="Arial"/>
          <w:szCs w:val="18"/>
        </w:rPr>
        <w:t>.</w:t>
      </w:r>
    </w:p>
    <w:p w14:paraId="5964578A" w14:textId="0EB925AE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celem przetwarzania jest </w:t>
      </w:r>
      <w:r w:rsidR="004A59AC" w:rsidRPr="004A59AC">
        <w:rPr>
          <w:rFonts w:cs="Arial"/>
          <w:szCs w:val="18"/>
        </w:rPr>
        <w:t>umożliwienie Przetwarzającemu wywiązania się z warunków umowy na wykonanie robót budowlanych, oraz wykonywanie innych czynności na powierzonych danych w przypadku wydania przez Administratora pisemnego polecenia</w:t>
      </w:r>
      <w:r w:rsidR="004A59AC">
        <w:rPr>
          <w:rFonts w:cs="Arial"/>
          <w:szCs w:val="18"/>
        </w:rPr>
        <w:t>.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BE0A23">
        <w:rPr>
          <w:rFonts w:cs="Arial"/>
          <w:iCs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imię i nazwisko </w:t>
      </w:r>
    </w:p>
    <w:p w14:paraId="25BCEB7F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numer ewidencyjny PESEL </w:t>
      </w:r>
    </w:p>
    <w:p w14:paraId="205F8FBD" w14:textId="7D1F1379" w:rsidR="00130380" w:rsidRPr="004A59AC" w:rsidRDefault="00130380" w:rsidP="004A59A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adres e-mail </w:t>
      </w:r>
    </w:p>
    <w:p w14:paraId="0D19F94A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numery telefonów</w:t>
      </w:r>
    </w:p>
    <w:p w14:paraId="387D4521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adres zamieszkania</w:t>
      </w:r>
    </w:p>
    <w:p w14:paraId="64C411B0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NIP</w:t>
      </w:r>
    </w:p>
    <w:p w14:paraId="50E77802" w14:textId="77777777" w:rsidR="00130380" w:rsidRPr="004A59A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seria i numer dokumentu tożsamości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01ED8864" w14:textId="77777777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357" w:firstLine="352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 xml:space="preserve">osoby lub reprezentanci będący stroną w umowach zacytowanych w dokumentacji projektowej, </w:t>
      </w:r>
    </w:p>
    <w:p w14:paraId="7B88EC09" w14:textId="6DBE7BA9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357" w:firstLine="352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właściciele działek lub ich prawni reprezentanci,</w:t>
      </w:r>
    </w:p>
    <w:p w14:paraId="7FA6CA52" w14:textId="0F787D3A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357" w:firstLine="352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projektanci i osoby z nimi współpracujące, których dane zacytowane są w dokumentacji projektowej,</w:t>
      </w:r>
    </w:p>
    <w:p w14:paraId="7C7F9B92" w14:textId="415236AD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1418" w:hanging="709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pracownicy Administratora upoważnieni do kontaktu z Przetwarzającym przy realizacji zadań określonych w Umowie Podstawowej,</w:t>
      </w:r>
    </w:p>
    <w:p w14:paraId="0F977BE7" w14:textId="0A086D88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1418" w:hanging="709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odbiorcy korespondencji elektronicznej związanej z realizacją zadań określonych w Umowie Podstawowej,</w:t>
      </w:r>
    </w:p>
    <w:p w14:paraId="4C865A29" w14:textId="52E6F395" w:rsidR="004A59AC" w:rsidRPr="004A59AC" w:rsidRDefault="004A59AC" w:rsidP="004A59AC">
      <w:pPr>
        <w:pStyle w:val="Akapitzlist"/>
        <w:numPr>
          <w:ilvl w:val="0"/>
          <w:numId w:val="32"/>
        </w:numPr>
        <w:spacing w:before="120" w:after="120"/>
        <w:ind w:left="1418" w:hanging="709"/>
        <w:rPr>
          <w:rFonts w:cs="Arial"/>
          <w:iCs/>
          <w:szCs w:val="18"/>
        </w:rPr>
      </w:pPr>
      <w:r w:rsidRPr="004A59AC">
        <w:rPr>
          <w:rFonts w:cs="Arial"/>
          <w:iCs/>
          <w:szCs w:val="18"/>
        </w:rPr>
        <w:t>pracownicy Przetwarzającego i podmiotów stowarzyszonych Przetwarzającego (w tym podwykonawców), których dane zamieszczane są w dokumentach potwierdzających posiadane uprawnienia zawodowe.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</w:t>
      </w:r>
      <w:proofErr w:type="spellStart"/>
      <w:r>
        <w:rPr>
          <w:rFonts w:cs="Arial"/>
          <w:szCs w:val="18"/>
        </w:rPr>
        <w:t>Podprzetwarzający</w:t>
      </w:r>
      <w:proofErr w:type="spellEnd"/>
      <w:r>
        <w:rPr>
          <w:rFonts w:cs="Arial"/>
          <w:szCs w:val="18"/>
        </w:rPr>
        <w:t>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30332333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="002E0914">
        <w:rPr>
          <w:rFonts w:cs="Arial"/>
          <w:b/>
          <w:i/>
          <w:szCs w:val="18"/>
        </w:rPr>
        <w:t xml:space="preserve"> 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 xml:space="preserve">j pisemnej zgody Administratora (ogólnej lub szczególnej według wyboru Administratora) na </w:t>
      </w:r>
      <w:proofErr w:type="spellStart"/>
      <w:r>
        <w:rPr>
          <w:rFonts w:cs="Arial"/>
          <w:szCs w:val="18"/>
        </w:rPr>
        <w:t>podpowierzenie</w:t>
      </w:r>
      <w:proofErr w:type="spellEnd"/>
      <w:r>
        <w:rPr>
          <w:rFonts w:cs="Arial"/>
          <w:szCs w:val="18"/>
        </w:rPr>
        <w:t xml:space="preserve">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</w:t>
      </w:r>
      <w:r w:rsidRPr="004A59AC">
        <w:rPr>
          <w:rFonts w:cs="Arial"/>
          <w:iCs/>
          <w:szCs w:val="18"/>
        </w:rPr>
        <w:t xml:space="preserve">Przetwarzający ma obowiązek zapewnić, aby Dalszy Przetwarzający złożył Administratorowi zobowiązanie do wykonania obowiązków, o których mowa w poprzednim ustępie. Może </w:t>
      </w:r>
      <w:r w:rsidRPr="004A59AC">
        <w:rPr>
          <w:rFonts w:cs="Arial"/>
          <w:iCs/>
          <w:szCs w:val="18"/>
        </w:rPr>
        <w:br/>
        <w:t xml:space="preserve">to zostać wykonane przez podpisanie stosownego oświadczenia adresowanego do Administratora wraz </w:t>
      </w:r>
      <w:r w:rsidRPr="004A59AC">
        <w:rPr>
          <w:rFonts w:cs="Arial"/>
          <w:iCs/>
          <w:szCs w:val="18"/>
        </w:rPr>
        <w:br/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5C27663" w14:textId="0A7D77CA" w:rsidR="004A59AC" w:rsidRDefault="004A59AC" w:rsidP="004A59AC">
      <w:pPr>
        <w:spacing w:before="120" w:after="120" w:line="360" w:lineRule="auto"/>
        <w:ind w:left="792"/>
        <w:jc w:val="both"/>
        <w:rPr>
          <w:rFonts w:cs="Arial"/>
          <w:szCs w:val="18"/>
        </w:rPr>
      </w:pPr>
      <w:r>
        <w:rPr>
          <w:rFonts w:cs="Arial"/>
          <w:i/>
          <w:szCs w:val="18"/>
        </w:rPr>
        <w:t>[postanowienie fakultatywne]</w:t>
      </w:r>
    </w:p>
    <w:p w14:paraId="193D792C" w14:textId="6FEC51E6" w:rsidR="00130380" w:rsidRPr="004A59AC" w:rsidRDefault="004A59AC" w:rsidP="00130380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4A59AC">
        <w:rPr>
          <w:rFonts w:cs="Arial"/>
          <w:szCs w:val="18"/>
        </w:rPr>
        <w:t xml:space="preserve">Przetwarzający oświadcza, że nie będzie korzystał z usług </w:t>
      </w:r>
      <w:proofErr w:type="spellStart"/>
      <w:r w:rsidRPr="004A59AC">
        <w:rPr>
          <w:rFonts w:cs="Arial"/>
          <w:szCs w:val="18"/>
        </w:rPr>
        <w:t>Podprzetwarzających</w:t>
      </w:r>
      <w:proofErr w:type="spellEnd"/>
      <w:r w:rsidRPr="004A59AC">
        <w:rPr>
          <w:rFonts w:cs="Arial"/>
          <w:szCs w:val="18"/>
        </w:rPr>
        <w:t>/ Dalszych Przetwarzających.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D2F9AE1" w14:textId="63013BF1" w:rsidR="004655D3" w:rsidRPr="004655D3" w:rsidRDefault="004655D3" w:rsidP="004655D3">
      <w:pPr>
        <w:spacing w:before="120" w:after="120" w:line="360" w:lineRule="auto"/>
        <w:ind w:left="792"/>
        <w:jc w:val="both"/>
        <w:rPr>
          <w:rFonts w:cs="Arial"/>
          <w:iCs/>
          <w:szCs w:val="18"/>
        </w:rPr>
      </w:pPr>
      <w:r w:rsidRPr="004655D3">
        <w:rPr>
          <w:rFonts w:cs="Arial"/>
          <w:iCs/>
          <w:szCs w:val="18"/>
        </w:rPr>
        <w:t>Celem ułatwienia Osobom korzystania z ich praw Przetwarzający poinformuje je o przysługujących prawach w</w:t>
      </w:r>
      <w:r>
        <w:rPr>
          <w:rFonts w:cs="Arial"/>
          <w:iCs/>
          <w:szCs w:val="18"/>
        </w:rPr>
        <w:t> </w:t>
      </w:r>
      <w:r w:rsidRPr="004655D3">
        <w:rPr>
          <w:rFonts w:cs="Arial"/>
          <w:iCs/>
          <w:szCs w:val="18"/>
        </w:rPr>
        <w:t xml:space="preserve">zakresie ochrony danych osobowych, sposobie skorzystania z nich w podmiocie Przetwarzającego, w tym </w:t>
      </w:r>
      <w:r w:rsidRPr="004655D3">
        <w:rPr>
          <w:rFonts w:cs="Arial"/>
          <w:iCs/>
          <w:szCs w:val="18"/>
        </w:rPr>
        <w:lastRenderedPageBreak/>
        <w:t>metodach kontaktu z Przetwarzającym.</w:t>
      </w:r>
      <w:r>
        <w:rPr>
          <w:rFonts w:cs="Arial"/>
          <w:iCs/>
          <w:szCs w:val="18"/>
        </w:rPr>
        <w:t xml:space="preserve"> </w:t>
      </w:r>
      <w:r w:rsidRPr="004655D3">
        <w:rPr>
          <w:rFonts w:cs="Arial"/>
          <w:iCs/>
          <w:szCs w:val="18"/>
        </w:rPr>
        <w:t>Przetwarzający zobowiązuje się do współpracy z Administratorem w</w:t>
      </w:r>
      <w:r>
        <w:rPr>
          <w:rFonts w:cs="Arial"/>
          <w:iCs/>
          <w:szCs w:val="18"/>
        </w:rPr>
        <w:t> </w:t>
      </w:r>
      <w:r w:rsidRPr="004655D3">
        <w:rPr>
          <w:rFonts w:cs="Arial"/>
          <w:iCs/>
          <w:szCs w:val="18"/>
        </w:rPr>
        <w:t>zakresie odpowiadania na żądania Osoby, której dotyczą dane, w szczególności przez przedstawienie Administratorowi swego stanowiska oraz informacji (niezwłocznej) w zakresie wniosków dot. Praw jednostki, wpływających do Przetwarzającego w związku z realizacją Umowy głównej.</w:t>
      </w:r>
    </w:p>
    <w:p w14:paraId="05EB698F" w14:textId="77777777" w:rsidR="00A25095" w:rsidRDefault="00130380" w:rsidP="00A25095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4C928246" w14:textId="52C90C58" w:rsidR="004655D3" w:rsidRPr="00A25095" w:rsidRDefault="004655D3" w:rsidP="00A25095">
      <w:pPr>
        <w:spacing w:before="120" w:after="120" w:line="360" w:lineRule="auto"/>
        <w:ind w:left="792"/>
        <w:jc w:val="both"/>
        <w:rPr>
          <w:rFonts w:cs="Arial"/>
          <w:szCs w:val="18"/>
        </w:rPr>
      </w:pPr>
      <w:r w:rsidRPr="00A25095">
        <w:rPr>
          <w:rFonts w:cs="Arial"/>
          <w:iCs/>
          <w:szCs w:val="18"/>
        </w:rPr>
        <w:t>Przetwarzający ma obowiązek niezwłocznie powiadomić Administratora o każdym naruszeniu, jak i podejrzeniu naruszenia ochrony danych umożliwiając Administratorowi uczestnictwo w czynnościach wyjaśniających. Przetwarzający  informuje Administratora o ustaleniach z chwilą ich dokonania, w szczególności o stwierdzeniu naruszenia. W razie potrzeby i na żądanie Przetwarzający będzie pomagał Administratorowi w zapewnieniu przestrzegania obowiązków wynikających  z dokonania oceny skutków dla ochrony danych oraz z uprzednich konsultacji z organem nadzorczym.</w:t>
      </w:r>
    </w:p>
    <w:p w14:paraId="57E4C5D9" w14:textId="2FF0E355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Legalność poleceń [RODO 28.3</w:t>
      </w:r>
      <w:r w:rsidR="002E0914">
        <w:rPr>
          <w:rFonts w:cs="Arial"/>
          <w:b/>
          <w:bCs/>
          <w:szCs w:val="18"/>
        </w:rPr>
        <w:t xml:space="preserve"> </w:t>
      </w:r>
      <w:r w:rsidRPr="005E1B98">
        <w:rPr>
          <w:rFonts w:cs="Arial"/>
          <w:b/>
          <w:bCs/>
          <w:szCs w:val="18"/>
        </w:rPr>
        <w:t xml:space="preserve">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</w:t>
      </w:r>
      <w:r w:rsidR="004655D3">
        <w:rPr>
          <w:rFonts w:cs="Arial"/>
          <w:szCs w:val="18"/>
        </w:rPr>
        <w:t> </w:t>
      </w:r>
      <w:r w:rsidRPr="005E1B98">
        <w:rPr>
          <w:rFonts w:cs="Arial"/>
          <w:szCs w:val="18"/>
        </w:rPr>
        <w:t>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35594743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</w:t>
      </w:r>
      <w:r w:rsidR="004655D3">
        <w:rPr>
          <w:rFonts w:cs="Arial"/>
          <w:szCs w:val="18"/>
        </w:rPr>
        <w:t> </w:t>
      </w:r>
      <w:r w:rsidRPr="005E1B98">
        <w:rPr>
          <w:rFonts w:cs="Arial"/>
          <w:szCs w:val="18"/>
        </w:rPr>
        <w:t>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1C0B5D0B" w14:textId="77777777" w:rsidR="004655D3" w:rsidRDefault="004655D3" w:rsidP="004655D3">
      <w:pPr>
        <w:spacing w:before="120" w:after="120" w:line="360" w:lineRule="auto"/>
        <w:ind w:left="360"/>
        <w:jc w:val="both"/>
        <w:rPr>
          <w:rFonts w:cs="Arial"/>
          <w:szCs w:val="18"/>
        </w:rPr>
      </w:pPr>
    </w:p>
    <w:p w14:paraId="489700B0" w14:textId="77777777" w:rsidR="004655D3" w:rsidRPr="0035562C" w:rsidRDefault="004655D3" w:rsidP="004655D3">
      <w:pPr>
        <w:spacing w:before="120" w:after="120" w:line="360" w:lineRule="auto"/>
        <w:ind w:left="360"/>
        <w:jc w:val="both"/>
        <w:rPr>
          <w:rFonts w:cs="Arial"/>
          <w:szCs w:val="18"/>
        </w:rPr>
      </w:pP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lastRenderedPageBreak/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295350">
      <w:pPr>
        <w:pStyle w:val="Akapitzlist"/>
        <w:numPr>
          <w:ilvl w:val="1"/>
          <w:numId w:val="17"/>
        </w:numPr>
        <w:spacing w:before="120" w:after="120"/>
        <w:ind w:left="788" w:hanging="431"/>
        <w:jc w:val="both"/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758321EB" w14:textId="4EBEEFB7" w:rsidR="00E67279" w:rsidRDefault="00130380" w:rsidP="00E67279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420554C5" w14:textId="77777777" w:rsidR="004655D3" w:rsidRPr="00E67279" w:rsidRDefault="004655D3" w:rsidP="004655D3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lastRenderedPageBreak/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79E3D11F" w14:textId="77777777" w:rsidR="00E67279" w:rsidRPr="00E67279" w:rsidRDefault="00E67279" w:rsidP="00E67279">
      <w:pPr>
        <w:pStyle w:val="Akapitzlist"/>
        <w:numPr>
          <w:ilvl w:val="0"/>
          <w:numId w:val="31"/>
        </w:numPr>
        <w:spacing w:before="120" w:after="120" w:line="360" w:lineRule="auto"/>
        <w:jc w:val="both"/>
        <w:rPr>
          <w:rFonts w:cs="Arial"/>
          <w:b/>
          <w:bCs/>
          <w:vanish/>
          <w:szCs w:val="18"/>
        </w:rPr>
      </w:pPr>
    </w:p>
    <w:p w14:paraId="617424F2" w14:textId="77777777" w:rsidR="00E67279" w:rsidRPr="00E67279" w:rsidRDefault="00E67279" w:rsidP="00E67279">
      <w:pPr>
        <w:pStyle w:val="Akapitzlist"/>
        <w:numPr>
          <w:ilvl w:val="0"/>
          <w:numId w:val="31"/>
        </w:numPr>
        <w:spacing w:before="120" w:after="120" w:line="360" w:lineRule="auto"/>
        <w:jc w:val="both"/>
        <w:rPr>
          <w:rFonts w:cs="Arial"/>
          <w:b/>
          <w:bCs/>
          <w:vanish/>
          <w:szCs w:val="18"/>
        </w:rPr>
      </w:pPr>
    </w:p>
    <w:p w14:paraId="244CD794" w14:textId="33DA86DA" w:rsidR="00130380" w:rsidRPr="00E67279" w:rsidRDefault="00130380" w:rsidP="00E67279">
      <w:pPr>
        <w:pStyle w:val="Akapitzlist"/>
        <w:numPr>
          <w:ilvl w:val="1"/>
          <w:numId w:val="31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E67279">
        <w:rPr>
          <w:rFonts w:cs="Arial"/>
          <w:b/>
          <w:bCs/>
          <w:szCs w:val="18"/>
        </w:rPr>
        <w:t>Sprawowanie kontroli. [Art. 28 ust. 3 lit. h</w:t>
      </w:r>
      <w:r w:rsidRPr="00E67279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 w:rsidRPr="00E67279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67279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32F6FEB7" w14:textId="77777777" w:rsidR="00130380" w:rsidRPr="00E67279" w:rsidRDefault="00130380" w:rsidP="00E67279">
      <w:pPr>
        <w:pStyle w:val="Akapitzlist"/>
        <w:numPr>
          <w:ilvl w:val="1"/>
          <w:numId w:val="31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E67279">
        <w:rPr>
          <w:rFonts w:cs="Arial"/>
          <w:b/>
          <w:bCs/>
          <w:szCs w:val="18"/>
        </w:rPr>
        <w:t>Współpraca przy kontroli. [Art. 28 ust. 3 lit. h</w:t>
      </w:r>
      <w:r w:rsidRPr="00E67279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37DF2D03" w14:textId="0E775514" w:rsidR="00C46819" w:rsidRPr="00C46819" w:rsidRDefault="00130380" w:rsidP="00C46819">
      <w:pPr>
        <w:pStyle w:val="Akapitzlist"/>
        <w:numPr>
          <w:ilvl w:val="1"/>
          <w:numId w:val="31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E67279">
        <w:rPr>
          <w:rFonts w:cs="Arial"/>
          <w:b/>
          <w:bCs/>
          <w:szCs w:val="18"/>
        </w:rPr>
        <w:t>Udzielenie informacji.</w:t>
      </w:r>
      <w:r w:rsidRPr="00E67279">
        <w:rPr>
          <w:rFonts w:cs="Arial"/>
          <w:bCs/>
          <w:szCs w:val="18"/>
        </w:rPr>
        <w:t xml:space="preserve"> Przetwarzający udostępnia</w:t>
      </w:r>
      <w:r w:rsidRPr="00E67279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7 dni roboczych przed jej rozpoczęciem, chyba że potrzeba kontroli wyniknie nagle.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083266BB" w:rsidR="00130380" w:rsidRPr="00C46819" w:rsidRDefault="00130380" w:rsidP="00C46819">
      <w:pPr>
        <w:pStyle w:val="Akapitzlist"/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C46819">
        <w:rPr>
          <w:rFonts w:cs="Arial"/>
          <w:b/>
          <w:bCs/>
          <w:szCs w:val="18"/>
        </w:rPr>
        <w:t xml:space="preserve">Oświadczenie Administratora. </w:t>
      </w:r>
      <w:r w:rsidRPr="00C46819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072D258C" w14:textId="05A66F74" w:rsidR="00130380" w:rsidRPr="00204210" w:rsidRDefault="00130380" w:rsidP="00E23944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851"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lastRenderedPageBreak/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E23944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851"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proofErr w:type="spellStart"/>
      <w:r>
        <w:rPr>
          <w:rFonts w:eastAsia="Calibri" w:cs="Arial"/>
          <w:bCs/>
          <w:szCs w:val="18"/>
        </w:rPr>
        <w:t>Przetwarzajacego</w:t>
      </w:r>
      <w:proofErr w:type="spellEnd"/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, Dalszemu </w:t>
      </w:r>
      <w:proofErr w:type="spellStart"/>
      <w:r w:rsidRPr="00204210">
        <w:rPr>
          <w:rFonts w:eastAsia="Calibri" w:cs="Arial"/>
          <w:bCs/>
          <w:szCs w:val="18"/>
        </w:rPr>
        <w:t>P</w:t>
      </w:r>
      <w:r>
        <w:rPr>
          <w:rFonts w:eastAsia="Calibri" w:cs="Arial"/>
          <w:bCs/>
          <w:szCs w:val="18"/>
        </w:rPr>
        <w:t>rzetwarzajacemu</w:t>
      </w:r>
      <w:proofErr w:type="spellEnd"/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 xml:space="preserve">wyrządzenia przez </w:t>
      </w:r>
      <w:proofErr w:type="spellStart"/>
      <w:r w:rsidRPr="00204210">
        <w:rPr>
          <w:rFonts w:cs="Arial"/>
          <w:color w:val="000000"/>
          <w:szCs w:val="18"/>
        </w:rPr>
        <w:t>P</w:t>
      </w:r>
      <w:r>
        <w:rPr>
          <w:rFonts w:cs="Arial"/>
          <w:color w:val="000000"/>
          <w:szCs w:val="18"/>
        </w:rPr>
        <w:t>rzetwarzajacego</w:t>
      </w:r>
      <w:proofErr w:type="spellEnd"/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DFE2E42" w14:textId="6D9FA261" w:rsidR="00E23944" w:rsidRPr="00295350" w:rsidRDefault="00130380" w:rsidP="00295350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50AE04E0" w14:textId="77777777" w:rsidR="00295350" w:rsidRPr="00295350" w:rsidRDefault="00295350" w:rsidP="00295350">
      <w:pPr>
        <w:pStyle w:val="Akapitzlist"/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C46819">
      <w:pPr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C46819">
      <w:pPr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C46819">
      <w:pPr>
        <w:pStyle w:val="Akapitzlist"/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6BAB6203" w:rsidR="00130380" w:rsidRPr="00CD2651" w:rsidRDefault="00130380" w:rsidP="00C46819">
      <w:pPr>
        <w:pStyle w:val="Akapitzlist"/>
        <w:numPr>
          <w:ilvl w:val="2"/>
          <w:numId w:val="23"/>
        </w:numPr>
        <w:spacing w:before="120" w:after="120" w:line="360" w:lineRule="auto"/>
        <w:ind w:left="1276" w:hanging="850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11545DF1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</w:t>
      </w:r>
      <w:r w:rsidR="00336C98">
        <w:rPr>
          <w:rFonts w:cs="Arial"/>
          <w:color w:val="212121"/>
          <w:szCs w:val="18"/>
          <w:bdr w:val="none" w:sz="0" w:space="0" w:color="auto" w:frame="1"/>
        </w:rPr>
        <w:t>3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376B546E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</w:t>
      </w:r>
      <w:r w:rsidRPr="00336C98">
        <w:rPr>
          <w:rFonts w:cs="Arial"/>
          <w:color w:val="212121"/>
          <w:szCs w:val="18"/>
          <w:bdr w:val="none" w:sz="0" w:space="0" w:color="auto" w:frame="1"/>
        </w:rPr>
        <w:t>dniem jej podpisania przez Strony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0FE083CF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</w:t>
      </w:r>
      <w:r w:rsidR="00336C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9D85A" w14:textId="77777777" w:rsidR="001E3D5A" w:rsidRDefault="001E3D5A" w:rsidP="00BD627E">
      <w:r>
        <w:separator/>
      </w:r>
    </w:p>
    <w:p w14:paraId="3E2DD2BB" w14:textId="77777777" w:rsidR="001E3D5A" w:rsidRDefault="001E3D5A"/>
  </w:endnote>
  <w:endnote w:type="continuationSeparator" w:id="0">
    <w:p w14:paraId="5DE50551" w14:textId="77777777" w:rsidR="001E3D5A" w:rsidRDefault="001E3D5A" w:rsidP="00BD627E">
      <w:r>
        <w:continuationSeparator/>
      </w:r>
    </w:p>
    <w:p w14:paraId="3609D7B5" w14:textId="77777777" w:rsidR="001E3D5A" w:rsidRDefault="001E3D5A"/>
  </w:endnote>
  <w:endnote w:type="continuationNotice" w:id="1">
    <w:p w14:paraId="0033D27E" w14:textId="77777777" w:rsidR="001E3D5A" w:rsidRDefault="001E3D5A"/>
    <w:p w14:paraId="5F1EDC7A" w14:textId="77777777" w:rsidR="001E3D5A" w:rsidRDefault="001E3D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panose1 w:val="00000000000000000000"/>
    <w:charset w:val="EE"/>
    <w:family w:val="auto"/>
    <w:pitch w:val="variable"/>
    <w:sig w:usb0="A00000FF" w:usb1="0000204B" w:usb2="00000000" w:usb3="00000000" w:csb0="0000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5CAF24CB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267577D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E750CC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9BEE6" w14:textId="77777777" w:rsidR="001E3D5A" w:rsidRDefault="001E3D5A" w:rsidP="00BD627E">
      <w:r>
        <w:separator/>
      </w:r>
    </w:p>
    <w:p w14:paraId="1BFD651C" w14:textId="77777777" w:rsidR="001E3D5A" w:rsidRDefault="001E3D5A"/>
  </w:footnote>
  <w:footnote w:type="continuationSeparator" w:id="0">
    <w:p w14:paraId="5AF46E2A" w14:textId="77777777" w:rsidR="001E3D5A" w:rsidRDefault="001E3D5A" w:rsidP="00BD627E">
      <w:r>
        <w:continuationSeparator/>
      </w:r>
    </w:p>
    <w:p w14:paraId="6E332DAD" w14:textId="77777777" w:rsidR="001E3D5A" w:rsidRDefault="001E3D5A"/>
  </w:footnote>
  <w:footnote w:type="continuationNotice" w:id="1">
    <w:p w14:paraId="1FD3DD8A" w14:textId="77777777" w:rsidR="001E3D5A" w:rsidRDefault="001E3D5A"/>
    <w:p w14:paraId="1DE6BD1E" w14:textId="77777777" w:rsidR="001E3D5A" w:rsidRDefault="001E3D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6520B12F">
          <wp:simplePos x="0" y="0"/>
          <wp:positionH relativeFrom="column">
            <wp:posOffset>-1905</wp:posOffset>
          </wp:positionH>
          <wp:positionV relativeFrom="paragraph">
            <wp:posOffset>-264451</wp:posOffset>
          </wp:positionV>
          <wp:extent cx="672998" cy="52269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2998" cy="5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60D0DC7F" w:rsidR="006015EB" w:rsidRPr="00A45DF0" w:rsidRDefault="006015EB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60D0DC7F" w:rsidR="006015EB" w:rsidRPr="00A45DF0" w:rsidRDefault="006015EB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9" w14:textId="60095363" w:rsidR="00243D7F" w:rsidRDefault="00243D7F" w:rsidP="00BE0A23">
    <w:pPr>
      <w:pStyle w:val="Nagwek"/>
      <w:ind w:left="1843" w:right="2409"/>
      <w:jc w:val="right"/>
      <w:rPr>
        <w:rFonts w:cs="Arial"/>
        <w:sz w:val="14"/>
        <w:szCs w:val="16"/>
      </w:rPr>
    </w:pPr>
  </w:p>
  <w:p w14:paraId="78BF5ABF" w14:textId="77777777" w:rsidR="00BE0A23" w:rsidRDefault="00BE0A23" w:rsidP="00BE0A23">
    <w:pPr>
      <w:pStyle w:val="Nagwek"/>
      <w:ind w:left="1843" w:right="2409"/>
      <w:jc w:val="right"/>
      <w:rPr>
        <w:rFonts w:cs="Arial"/>
        <w:sz w:val="14"/>
        <w:szCs w:val="16"/>
      </w:rPr>
    </w:pPr>
  </w:p>
  <w:p w14:paraId="7D9EFD85" w14:textId="77777777" w:rsidR="00BE0A23" w:rsidRPr="00A45DF0" w:rsidRDefault="00BE0A23" w:rsidP="006715A5">
    <w:pPr>
      <w:pStyle w:val="Nagwek"/>
      <w:ind w:left="1843" w:right="2409"/>
      <w:jc w:val="right"/>
      <w:rPr>
        <w:rFonts w:cs="Arial"/>
        <w:sz w:val="14"/>
        <w:szCs w:val="14"/>
      </w:rPr>
    </w:pP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AB1CB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9F8"/>
    <w:multiLevelType w:val="multilevel"/>
    <w:tmpl w:val="5E72B8D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9A0F9C"/>
    <w:multiLevelType w:val="multilevel"/>
    <w:tmpl w:val="7AC2CA3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13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8F00EB"/>
    <w:multiLevelType w:val="multilevel"/>
    <w:tmpl w:val="860A92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B857F2D"/>
    <w:multiLevelType w:val="multilevel"/>
    <w:tmpl w:val="20083CB2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87150B"/>
    <w:multiLevelType w:val="multilevel"/>
    <w:tmpl w:val="5E72B8D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662EFC"/>
    <w:multiLevelType w:val="multilevel"/>
    <w:tmpl w:val="9E547C4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8666DCF"/>
    <w:multiLevelType w:val="hybridMultilevel"/>
    <w:tmpl w:val="6D18BCE0"/>
    <w:lvl w:ilvl="0" w:tplc="FFFFFFFF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BE1461"/>
    <w:multiLevelType w:val="multilevel"/>
    <w:tmpl w:val="6374C83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2BE0529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3F5362E"/>
    <w:multiLevelType w:val="multilevel"/>
    <w:tmpl w:val="D6CC12D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655532A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23D53FA"/>
    <w:multiLevelType w:val="multilevel"/>
    <w:tmpl w:val="A838E7C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71362102">
    <w:abstractNumId w:val="14"/>
  </w:num>
  <w:num w:numId="2" w16cid:durableId="1397168666">
    <w:abstractNumId w:val="12"/>
  </w:num>
  <w:num w:numId="3" w16cid:durableId="2076197164">
    <w:abstractNumId w:val="4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610309996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476988806">
    <w:abstractNumId w:val="4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560246148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847986790">
    <w:abstractNumId w:val="14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407459755">
    <w:abstractNumId w:val="9"/>
  </w:num>
  <w:num w:numId="9" w16cid:durableId="905261971">
    <w:abstractNumId w:val="22"/>
  </w:num>
  <w:num w:numId="10" w16cid:durableId="449739801">
    <w:abstractNumId w:val="16"/>
  </w:num>
  <w:num w:numId="11" w16cid:durableId="839780847">
    <w:abstractNumId w:val="3"/>
  </w:num>
  <w:num w:numId="12" w16cid:durableId="1858956406">
    <w:abstractNumId w:val="6"/>
  </w:num>
  <w:num w:numId="13" w16cid:durableId="1013413771">
    <w:abstractNumId w:val="8"/>
  </w:num>
  <w:num w:numId="14" w16cid:durableId="1493910683">
    <w:abstractNumId w:val="18"/>
  </w:num>
  <w:num w:numId="15" w16cid:durableId="297609919">
    <w:abstractNumId w:val="24"/>
  </w:num>
  <w:num w:numId="16" w16cid:durableId="1201359347">
    <w:abstractNumId w:val="11"/>
  </w:num>
  <w:num w:numId="17" w16cid:durableId="480195869">
    <w:abstractNumId w:val="15"/>
  </w:num>
  <w:num w:numId="18" w16cid:durableId="131145693">
    <w:abstractNumId w:val="2"/>
  </w:num>
  <w:num w:numId="19" w16cid:durableId="1772781128">
    <w:abstractNumId w:val="26"/>
  </w:num>
  <w:num w:numId="20" w16cid:durableId="548151907">
    <w:abstractNumId w:val="25"/>
  </w:num>
  <w:num w:numId="21" w16cid:durableId="281814894">
    <w:abstractNumId w:val="7"/>
  </w:num>
  <w:num w:numId="22" w16cid:durableId="493374953">
    <w:abstractNumId w:val="20"/>
  </w:num>
  <w:num w:numId="23" w16cid:durableId="823201031">
    <w:abstractNumId w:val="1"/>
  </w:num>
  <w:num w:numId="24" w16cid:durableId="185752784">
    <w:abstractNumId w:val="17"/>
  </w:num>
  <w:num w:numId="25" w16cid:durableId="219176386">
    <w:abstractNumId w:val="10"/>
  </w:num>
  <w:num w:numId="26" w16cid:durableId="997270295">
    <w:abstractNumId w:val="27"/>
  </w:num>
  <w:num w:numId="27" w16cid:durableId="59376860">
    <w:abstractNumId w:val="23"/>
  </w:num>
  <w:num w:numId="28" w16cid:durableId="679091477">
    <w:abstractNumId w:val="5"/>
  </w:num>
  <w:num w:numId="29" w16cid:durableId="1852407387">
    <w:abstractNumId w:val="13"/>
  </w:num>
  <w:num w:numId="30" w16cid:durableId="886838263">
    <w:abstractNumId w:val="21"/>
  </w:num>
  <w:num w:numId="31" w16cid:durableId="1391272683">
    <w:abstractNumId w:val="19"/>
  </w:num>
  <w:num w:numId="32" w16cid:durableId="1423407056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3AEA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3D5A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1ACE"/>
    <w:rsid w:val="002748DC"/>
    <w:rsid w:val="002868F7"/>
    <w:rsid w:val="00290726"/>
    <w:rsid w:val="0029227A"/>
    <w:rsid w:val="0029303A"/>
    <w:rsid w:val="00295350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914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36C98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4B75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655D3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59AC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20E2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4DDC"/>
    <w:rsid w:val="00A061DC"/>
    <w:rsid w:val="00A071F4"/>
    <w:rsid w:val="00A10304"/>
    <w:rsid w:val="00A132C7"/>
    <w:rsid w:val="00A21319"/>
    <w:rsid w:val="00A22E19"/>
    <w:rsid w:val="00A23398"/>
    <w:rsid w:val="00A24048"/>
    <w:rsid w:val="00A25095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0EA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D6A12"/>
    <w:rsid w:val="00BE0A2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681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CF3CBE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B7725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0852"/>
    <w:rsid w:val="00E1370A"/>
    <w:rsid w:val="00E23944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67279"/>
    <w:rsid w:val="00E71718"/>
    <w:rsid w:val="00E73B7B"/>
    <w:rsid w:val="00E748DA"/>
    <w:rsid w:val="00E750CC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C7EDA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– Wzór umowy powierzenia przetwarzania danych osobowych.docx</dmsv2BaseFileName>
    <dmsv2BaseDisplayName xmlns="http://schemas.microsoft.com/sharepoint/v3">Załącznik nr 7 – Wzór umowy powierzenia przetwarzania danych osobowych</dmsv2BaseDisplayName>
    <dmsv2SWPP2ObjectNumber xmlns="http://schemas.microsoft.com/sharepoint/v3">POST/DYS/OR/GZ/03440/2025                         </dmsv2SWPP2ObjectNumber>
    <dmsv2SWPP2SumMD5 xmlns="http://schemas.microsoft.com/sharepoint/v3">d893a4d343a4af26dd81de670063dda9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693653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23414818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00000001000700030000000m</dmsv2SWPP2ObjectDepartment>
    <dmsv2SWPP2ObjectName xmlns="http://schemas.microsoft.com/sharepoint/v3">Postępowanie</dmsv2SWPP2ObjectName>
    <_dlc_DocId xmlns="a19cb1c7-c5c7-46d4-85ae-d83685407bba">DPFVW34YURAE-109779998-1103</_dlc_DocId>
    <_dlc_DocIdUrl xmlns="a19cb1c7-c5c7-46d4-85ae-d83685407bba">
      <Url>https://swpp2.dms.gkpge.pl/sites/40/_layouts/15/DocIdRedir.aspx?ID=DPFVW34YURAE-109779998-1103</Url>
      <Description>DPFVW34YURAE-109779998-1103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42180447C0A6946B98AEA2F2DC7F47A" ma:contentTypeVersion="0" ma:contentTypeDescription="SWPP2 Dokument bazowy" ma:contentTypeScope="" ma:versionID="47e346dd554a9b9dbb576560085b41cf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8FCDA2-F90B-4191-A1C9-5A8982E5B1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6349C8-C847-4CDA-8981-07C2F0B6A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1536DD-C98F-4290-A0C0-F6D9D90EF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10B92D19-53E7-4EF7-A30C-0C8682D4BD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13F08F7-7B1A-4E0C-BD27-DBBDC41A62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16</TotalTime>
  <Pages>8</Pages>
  <Words>3677</Words>
  <Characters>22066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25692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Wyka Mirosław [PGE Dystr. O.Rzeszów]</cp:lastModifiedBy>
  <cp:revision>4</cp:revision>
  <cp:lastPrinted>2025-07-07T05:58:00Z</cp:lastPrinted>
  <dcterms:created xsi:type="dcterms:W3CDTF">2026-04-01T12:04:00Z</dcterms:created>
  <dcterms:modified xsi:type="dcterms:W3CDTF">2026-05-13T06:55:00Z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0x0101891000742180447C0A6946B98AEA2F2DC7F47A</vt:lpwstr>
  </property>
  <property fmtid="{D5CDD505-2E9C-101B-9397-08002B2CF9AE}" pid="3" name="_dlc_DocIdItemGuid">
    <vt:lpwstr>4fa8136e-0736-407a-85fe-8ddfefba52a6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2026-05-13T06:55:19Z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50fbdcfe-5ead-4708-8392-86901bfe4155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